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D71750" w14:textId="77777777" w:rsidR="00E4554C" w:rsidRPr="00E4554C" w:rsidRDefault="000E581B" w:rsidP="00E4554C">
      <w:pPr>
        <w:tabs>
          <w:tab w:val="left" w:pos="993"/>
          <w:tab w:val="left" w:pos="1134"/>
        </w:tabs>
        <w:jc w:val="both"/>
        <w:rPr>
          <w:rFonts w:cs="Arial"/>
        </w:rPr>
      </w:pPr>
      <w:r w:rsidRPr="001A5069">
        <w:rPr>
          <w:rFonts w:cs="Arial"/>
        </w:rPr>
        <w:t>Predmet:</w:t>
      </w:r>
      <w:r w:rsidR="00CC16CB" w:rsidRPr="00CC16CB">
        <w:rPr>
          <w:rFonts w:cs="Arial"/>
        </w:rPr>
        <w:t xml:space="preserve"> </w:t>
      </w:r>
      <w:r w:rsidR="00E4554C" w:rsidRPr="00E4554C">
        <w:rPr>
          <w:rFonts w:cs="Arial"/>
        </w:rPr>
        <w:t>Storitve strokovnega nadzora in koordinatorja za zagotavljanje varnosti in zdravja pri delu za obdobje 4 let</w:t>
      </w:r>
    </w:p>
    <w:p w14:paraId="29BE1626" w14:textId="6F0A1552" w:rsidR="003D787F" w:rsidRPr="001A7505" w:rsidRDefault="000E581B" w:rsidP="00E4554C">
      <w:pPr>
        <w:tabs>
          <w:tab w:val="left" w:pos="993"/>
          <w:tab w:val="left" w:pos="1134"/>
        </w:tabs>
        <w:rPr>
          <w:rFonts w:cs="Arial"/>
        </w:rPr>
      </w:pPr>
      <w:r w:rsidRPr="001A5069">
        <w:rPr>
          <w:rFonts w:cs="Arial"/>
        </w:rPr>
        <w:t xml:space="preserve">Številka </w:t>
      </w:r>
      <w:r w:rsidR="001A5069" w:rsidRPr="001A5069">
        <w:rPr>
          <w:rFonts w:cs="Arial"/>
        </w:rPr>
        <w:t>ODOS</w:t>
      </w:r>
      <w:r w:rsidRPr="001A5069">
        <w:rPr>
          <w:rFonts w:cs="Arial"/>
        </w:rPr>
        <w:t xml:space="preserve">: </w:t>
      </w:r>
      <w:r w:rsidR="003D787F">
        <w:rPr>
          <w:rFonts w:cs="Arial"/>
        </w:rPr>
        <w:t>4302-0028/2021</w:t>
      </w:r>
      <w:r w:rsidR="003D787F" w:rsidRPr="00991A7F">
        <w:rPr>
          <w:rFonts w:cs="Arial"/>
        </w:rPr>
        <w:t xml:space="preserve"> </w:t>
      </w:r>
    </w:p>
    <w:p w14:paraId="240E7C08" w14:textId="77777777" w:rsidR="003D787F" w:rsidRDefault="003D787F" w:rsidP="003D787F">
      <w:pPr>
        <w:tabs>
          <w:tab w:val="left" w:pos="993"/>
          <w:tab w:val="left" w:pos="1134"/>
        </w:tabs>
        <w:rPr>
          <w:rFonts w:cs="Arial"/>
          <w:b/>
        </w:rPr>
      </w:pPr>
    </w:p>
    <w:p w14:paraId="7912B2BC" w14:textId="5E9C0F94" w:rsidR="00B64331" w:rsidRPr="00080520" w:rsidRDefault="00A526AF" w:rsidP="003D787F">
      <w:pPr>
        <w:tabs>
          <w:tab w:val="left" w:pos="993"/>
          <w:tab w:val="left" w:pos="1134"/>
        </w:tabs>
        <w:rPr>
          <w:rFonts w:cs="Arial"/>
          <w:b/>
        </w:rPr>
      </w:pPr>
      <w:r>
        <w:rPr>
          <w:rFonts w:cs="Arial"/>
          <w:b/>
        </w:rPr>
        <w:t xml:space="preserve">SPISEK </w:t>
      </w:r>
      <w:r w:rsidR="00B64331" w:rsidRPr="00080520">
        <w:rPr>
          <w:rFonts w:cs="Arial"/>
          <w:b/>
        </w:rPr>
        <w:t xml:space="preserve">VAŽNEJŠIH </w:t>
      </w:r>
      <w:r w:rsidR="00E4554C">
        <w:rPr>
          <w:rFonts w:cs="Arial"/>
          <w:b/>
        </w:rPr>
        <w:t xml:space="preserve">IZVEDNIH </w:t>
      </w:r>
      <w:r w:rsidR="00CC16CB">
        <w:rPr>
          <w:rFonts w:cs="Arial"/>
          <w:b/>
        </w:rPr>
        <w:t>STORITEV</w:t>
      </w:r>
      <w:r>
        <w:rPr>
          <w:rFonts w:cs="Arial"/>
          <w:b/>
        </w:rPr>
        <w:t xml:space="preserve"> (REFERENC)</w:t>
      </w:r>
      <w:r w:rsidR="00B64331" w:rsidRPr="00080520">
        <w:rPr>
          <w:rFonts w:cs="Arial"/>
          <w:b/>
        </w:rPr>
        <w:t xml:space="preserve"> SODELUJOČEGA PODJETJA</w:t>
      </w:r>
    </w:p>
    <w:p w14:paraId="5D5FBCDF" w14:textId="77777777" w:rsidR="00B64331" w:rsidRPr="00080520" w:rsidRDefault="00B64331" w:rsidP="00B64331">
      <w:pPr>
        <w:tabs>
          <w:tab w:val="left" w:pos="1083"/>
        </w:tabs>
        <w:rPr>
          <w:rFonts w:cs="Arial"/>
        </w:rPr>
      </w:pPr>
    </w:p>
    <w:p w14:paraId="3CDDAA7A" w14:textId="77777777" w:rsidR="006A0A51" w:rsidRDefault="006A0A51" w:rsidP="006A0A5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1EE1E0A4" w14:textId="77777777" w:rsidR="006A0A51" w:rsidRDefault="006A0A51" w:rsidP="006A0A51">
      <w:pPr>
        <w:tabs>
          <w:tab w:val="left" w:pos="1083"/>
        </w:tabs>
        <w:rPr>
          <w:rFonts w:cs="Arial"/>
        </w:rPr>
      </w:pPr>
    </w:p>
    <w:p w14:paraId="5A73B0A5" w14:textId="77777777" w:rsidR="006A0A51" w:rsidRDefault="006A0A51" w:rsidP="006A0A51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14:paraId="234C8535" w14:textId="77777777" w:rsidR="00B64331" w:rsidRPr="00080520" w:rsidRDefault="00B64331" w:rsidP="00B64331">
      <w:pPr>
        <w:tabs>
          <w:tab w:val="left" w:pos="1083"/>
        </w:tabs>
        <w:rPr>
          <w:rFonts w:cs="Arial"/>
        </w:rPr>
      </w:pPr>
    </w:p>
    <w:p w14:paraId="499EFEDF" w14:textId="77777777" w:rsidR="00B64331" w:rsidRPr="00080520" w:rsidRDefault="00B64331" w:rsidP="00B64331">
      <w:pPr>
        <w:jc w:val="both"/>
        <w:rPr>
          <w:rFonts w:cs="Arial"/>
        </w:rPr>
      </w:pPr>
      <w:r w:rsidRPr="00666204">
        <w:rPr>
          <w:rFonts w:cs="Arial"/>
        </w:rPr>
        <w:t xml:space="preserve">Prilagamo seznam referenc uspešno zaključenih projektov skladno z zahtevami iz navodil </w:t>
      </w:r>
      <w:r w:rsidR="00AF5B85" w:rsidRPr="00666204">
        <w:rPr>
          <w:rFonts w:cs="Arial"/>
        </w:rPr>
        <w:t xml:space="preserve">ponudnikom </w:t>
      </w:r>
      <w:r w:rsidRPr="00666204">
        <w:rPr>
          <w:rFonts w:cs="Arial"/>
        </w:rPr>
        <w:t>za pripravo ponudbe.</w:t>
      </w:r>
    </w:p>
    <w:tbl>
      <w:tblPr>
        <w:tblW w:w="1460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104"/>
        <w:gridCol w:w="2196"/>
        <w:gridCol w:w="1094"/>
        <w:gridCol w:w="2127"/>
        <w:gridCol w:w="1701"/>
        <w:gridCol w:w="2551"/>
        <w:gridCol w:w="1701"/>
        <w:gridCol w:w="1559"/>
      </w:tblGrid>
      <w:tr w:rsidR="001A7505" w:rsidRPr="00080520" w14:paraId="404E472A" w14:textId="6A702922" w:rsidTr="000E028D">
        <w:trPr>
          <w:trHeight w:val="551"/>
        </w:trPr>
        <w:tc>
          <w:tcPr>
            <w:tcW w:w="568" w:type="dxa"/>
          </w:tcPr>
          <w:p w14:paraId="73A488D3" w14:textId="5D404255" w:rsidR="001A7505" w:rsidRPr="001A5069" w:rsidRDefault="001A7505" w:rsidP="00B64331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Z. št</w:t>
            </w:r>
            <w:r w:rsidRPr="001A5069">
              <w:rPr>
                <w:rFonts w:cs="Arial"/>
              </w:rPr>
              <w:t>.</w:t>
            </w:r>
          </w:p>
        </w:tc>
        <w:tc>
          <w:tcPr>
            <w:tcW w:w="1104" w:type="dxa"/>
          </w:tcPr>
          <w:p w14:paraId="0A22025D" w14:textId="77777777" w:rsidR="001A7505" w:rsidRPr="001A5069" w:rsidRDefault="001A7505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Naročnik oz. investitor (naziv, naslov)</w:t>
            </w:r>
          </w:p>
        </w:tc>
        <w:tc>
          <w:tcPr>
            <w:tcW w:w="2196" w:type="dxa"/>
          </w:tcPr>
          <w:p w14:paraId="55C15910" w14:textId="0AFAF041" w:rsidR="001A7505" w:rsidRPr="001A5069" w:rsidRDefault="001A7505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Odgovorna oseba naročnika za naročilo (ime in priimek ter položaj odg. osebe, tel. štev.</w:t>
            </w:r>
            <w:r>
              <w:rPr>
                <w:rFonts w:cs="Arial"/>
              </w:rPr>
              <w:t>, e-naslov</w:t>
            </w:r>
            <w:r w:rsidRPr="001A5069">
              <w:rPr>
                <w:rFonts w:cs="Arial"/>
              </w:rPr>
              <w:t>)</w:t>
            </w:r>
          </w:p>
        </w:tc>
        <w:tc>
          <w:tcPr>
            <w:tcW w:w="1094" w:type="dxa"/>
          </w:tcPr>
          <w:p w14:paraId="63490991" w14:textId="2491D94B" w:rsidR="001A7505" w:rsidRPr="001A5069" w:rsidRDefault="001A7505" w:rsidP="001A7505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Št. pogodbe oz. naročila</w:t>
            </w:r>
          </w:p>
        </w:tc>
        <w:tc>
          <w:tcPr>
            <w:tcW w:w="2127" w:type="dxa"/>
          </w:tcPr>
          <w:p w14:paraId="25D05F86" w14:textId="77777777" w:rsidR="001A7505" w:rsidRDefault="001A7505" w:rsidP="0061131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Vrsta izvedene storitve </w:t>
            </w:r>
          </w:p>
          <w:p w14:paraId="12E12406" w14:textId="7991B5E5" w:rsidR="001A7505" w:rsidRPr="001A5069" w:rsidRDefault="001A7505" w:rsidP="00611312">
            <w:pPr>
              <w:jc w:val="center"/>
              <w:rPr>
                <w:rFonts w:cs="Arial"/>
              </w:rPr>
            </w:pPr>
            <w:r w:rsidRPr="001A7505">
              <w:rPr>
                <w:rFonts w:cs="Arial"/>
                <w:i/>
                <w:sz w:val="18"/>
                <w:szCs w:val="18"/>
              </w:rPr>
              <w:t xml:space="preserve">/npr. strokovni nadzor za gradbeno – obrtniška dela, strojna dela, elektro dela, </w:t>
            </w:r>
            <w:r w:rsidR="000E028D">
              <w:rPr>
                <w:rFonts w:cs="Arial"/>
                <w:i/>
                <w:sz w:val="18"/>
                <w:szCs w:val="18"/>
              </w:rPr>
              <w:t xml:space="preserve">storitve </w:t>
            </w:r>
            <w:r w:rsidRPr="001A7505">
              <w:rPr>
                <w:rFonts w:cs="Arial"/>
                <w:i/>
                <w:sz w:val="18"/>
                <w:szCs w:val="18"/>
              </w:rPr>
              <w:t>koordinator</w:t>
            </w:r>
            <w:r w:rsidR="000E028D">
              <w:rPr>
                <w:rFonts w:cs="Arial"/>
                <w:i/>
                <w:sz w:val="18"/>
                <w:szCs w:val="18"/>
              </w:rPr>
              <w:t>ja</w:t>
            </w:r>
            <w:r w:rsidRPr="001A7505">
              <w:rPr>
                <w:rFonts w:cs="Arial"/>
                <w:i/>
                <w:sz w:val="18"/>
                <w:szCs w:val="18"/>
              </w:rPr>
              <w:t xml:space="preserve"> za zagotavljanje varnosti in zdravja pri delu/</w:t>
            </w:r>
          </w:p>
        </w:tc>
        <w:tc>
          <w:tcPr>
            <w:tcW w:w="1701" w:type="dxa"/>
          </w:tcPr>
          <w:p w14:paraId="6A0B6DEC" w14:textId="673071D6" w:rsidR="001A7505" w:rsidRDefault="001A7505" w:rsidP="00611312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Naziv objekta in vrsta </w:t>
            </w:r>
            <w:r>
              <w:rPr>
                <w:rFonts w:cs="Arial"/>
              </w:rPr>
              <w:t xml:space="preserve">del </w:t>
            </w:r>
          </w:p>
          <w:p w14:paraId="6D306368" w14:textId="77D964FC" w:rsidR="001A7505" w:rsidRDefault="001A7505" w:rsidP="00611312">
            <w:pPr>
              <w:jc w:val="center"/>
              <w:rPr>
                <w:rFonts w:cs="Arial"/>
              </w:rPr>
            </w:pPr>
            <w:r w:rsidRPr="001A7505">
              <w:rPr>
                <w:rFonts w:cs="Arial"/>
                <w:i/>
                <w:sz w:val="18"/>
                <w:szCs w:val="18"/>
              </w:rPr>
              <w:t>/</w:t>
            </w:r>
            <w:r w:rsidR="00E4554C">
              <w:rPr>
                <w:rFonts w:cs="Arial"/>
                <w:i/>
                <w:sz w:val="18"/>
                <w:szCs w:val="18"/>
              </w:rPr>
              <w:t>kot vrsto del se navede</w:t>
            </w:r>
            <w:r w:rsidRPr="001A7505">
              <w:rPr>
                <w:rFonts w:cs="Arial"/>
                <w:i/>
                <w:sz w:val="18"/>
                <w:szCs w:val="18"/>
              </w:rPr>
              <w:t xml:space="preserve"> npr.: gradbeno – obrtniška dela, strojna dela, elektro dela/</w:t>
            </w:r>
          </w:p>
          <w:p w14:paraId="7582AC40" w14:textId="3B5228A2" w:rsidR="001A7505" w:rsidRPr="001A5069" w:rsidRDefault="001A7505" w:rsidP="00CC16CB">
            <w:pPr>
              <w:jc w:val="center"/>
              <w:rPr>
                <w:rFonts w:cs="Arial"/>
              </w:rPr>
            </w:pPr>
          </w:p>
        </w:tc>
        <w:tc>
          <w:tcPr>
            <w:tcW w:w="2551" w:type="dxa"/>
          </w:tcPr>
          <w:p w14:paraId="3117139A" w14:textId="77777777" w:rsidR="001A7505" w:rsidRPr="001A5069" w:rsidRDefault="001A7505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Vrednost del</w:t>
            </w:r>
          </w:p>
          <w:p w14:paraId="6DCA2593" w14:textId="77777777" w:rsidR="001A7505" w:rsidRDefault="001A7505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(v EUR brez DDV)</w:t>
            </w:r>
          </w:p>
          <w:p w14:paraId="5D57DAA1" w14:textId="5839F3C9" w:rsidR="001A7505" w:rsidRPr="00CC16CB" w:rsidRDefault="001A7505" w:rsidP="00E4554C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CC16CB">
              <w:rPr>
                <w:rFonts w:cs="Arial"/>
                <w:i/>
                <w:sz w:val="18"/>
                <w:szCs w:val="18"/>
              </w:rPr>
              <w:t xml:space="preserve">(navede se vrednost celotne investicije </w:t>
            </w:r>
            <w:r w:rsidRPr="003D787F">
              <w:rPr>
                <w:rFonts w:cs="Arial"/>
                <w:b/>
                <w:bCs/>
                <w:i/>
                <w:sz w:val="18"/>
                <w:szCs w:val="18"/>
                <w:u w:val="single"/>
              </w:rPr>
              <w:t>in</w:t>
            </w:r>
            <w:r w:rsidRPr="00CC16CB">
              <w:rPr>
                <w:rFonts w:cs="Arial"/>
                <w:i/>
                <w:sz w:val="18"/>
                <w:szCs w:val="18"/>
              </w:rPr>
              <w:t xml:space="preserve"> vrednost posameznih del (gradbeno – obrtniška dela, elektro dela in strojna dela)</w:t>
            </w:r>
            <w:r w:rsidR="00E4554C" w:rsidRPr="00CC16CB">
              <w:rPr>
                <w:rFonts w:cs="Arial"/>
                <w:i/>
                <w:sz w:val="18"/>
                <w:szCs w:val="18"/>
              </w:rPr>
              <w:t xml:space="preserve"> /velja za sklop 1 – 3/</w:t>
            </w:r>
            <w:r w:rsidR="00E4554C">
              <w:rPr>
                <w:rFonts w:cs="Arial"/>
                <w:i/>
                <w:sz w:val="18"/>
                <w:szCs w:val="18"/>
              </w:rPr>
              <w:t>)</w:t>
            </w:r>
          </w:p>
        </w:tc>
        <w:tc>
          <w:tcPr>
            <w:tcW w:w="1701" w:type="dxa"/>
          </w:tcPr>
          <w:p w14:paraId="16709342" w14:textId="77777777" w:rsidR="001A7505" w:rsidRDefault="001A7505" w:rsidP="001A7505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Mesec in leto </w:t>
            </w:r>
            <w:r>
              <w:rPr>
                <w:rFonts w:cs="Arial"/>
              </w:rPr>
              <w:t xml:space="preserve">izvedene storitve </w:t>
            </w:r>
          </w:p>
          <w:p w14:paraId="0E6B2A9B" w14:textId="084D16E8" w:rsidR="001A7505" w:rsidRPr="001A5069" w:rsidRDefault="001A7505" w:rsidP="001A7505">
            <w:pPr>
              <w:jc w:val="center"/>
              <w:rPr>
                <w:rFonts w:cs="Arial"/>
              </w:rPr>
            </w:pPr>
            <w:r w:rsidRPr="001A7505">
              <w:rPr>
                <w:rFonts w:cs="Arial"/>
                <w:i/>
                <w:sz w:val="18"/>
                <w:szCs w:val="18"/>
              </w:rPr>
              <w:t xml:space="preserve">/navede se </w:t>
            </w:r>
            <w:r>
              <w:rPr>
                <w:rFonts w:cs="Arial"/>
                <w:i/>
                <w:sz w:val="18"/>
                <w:szCs w:val="18"/>
              </w:rPr>
              <w:t xml:space="preserve">mesec in leto </w:t>
            </w:r>
            <w:r w:rsidRPr="001A7505">
              <w:rPr>
                <w:rFonts w:cs="Arial"/>
                <w:i/>
                <w:sz w:val="18"/>
                <w:szCs w:val="18"/>
              </w:rPr>
              <w:t>zaključe</w:t>
            </w:r>
            <w:r>
              <w:rPr>
                <w:rFonts w:cs="Arial"/>
                <w:i/>
                <w:sz w:val="18"/>
                <w:szCs w:val="18"/>
              </w:rPr>
              <w:t>ne</w:t>
            </w:r>
            <w:r w:rsidRPr="001A7505">
              <w:rPr>
                <w:rFonts w:cs="Arial"/>
                <w:i/>
                <w:sz w:val="18"/>
                <w:szCs w:val="18"/>
              </w:rPr>
              <w:t xml:space="preserve"> izvedene storitve/</w:t>
            </w:r>
          </w:p>
        </w:tc>
        <w:tc>
          <w:tcPr>
            <w:tcW w:w="1559" w:type="dxa"/>
          </w:tcPr>
          <w:p w14:paraId="4079DF27" w14:textId="210E3E8E" w:rsidR="001A7505" w:rsidRPr="001A5069" w:rsidRDefault="001A7505" w:rsidP="001A750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Št. sklopa</w:t>
            </w:r>
          </w:p>
          <w:p w14:paraId="6BE6E62D" w14:textId="17D750A8" w:rsidR="001A7505" w:rsidRPr="001A7505" w:rsidRDefault="001A7505" w:rsidP="00B64331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1A7505">
              <w:rPr>
                <w:rFonts w:cs="Arial"/>
                <w:i/>
                <w:sz w:val="18"/>
                <w:szCs w:val="18"/>
              </w:rPr>
              <w:t>/vpiše se št. sklopa na katerega se referenca nanaša, v primeru, da se javno naročilo oddaja po sklopih/</w:t>
            </w:r>
          </w:p>
        </w:tc>
      </w:tr>
      <w:tr w:rsidR="001A7505" w:rsidRPr="00080520" w14:paraId="528E050B" w14:textId="14192A9C" w:rsidTr="000E028D">
        <w:trPr>
          <w:trHeight w:val="364"/>
        </w:trPr>
        <w:tc>
          <w:tcPr>
            <w:tcW w:w="568" w:type="dxa"/>
          </w:tcPr>
          <w:p w14:paraId="160CDB58" w14:textId="77777777" w:rsidR="001A7505" w:rsidRPr="00080520" w:rsidRDefault="001A7505" w:rsidP="00B33ED1">
            <w:pPr>
              <w:rPr>
                <w:rFonts w:cs="Arial"/>
              </w:rPr>
            </w:pPr>
            <w:r w:rsidRPr="00080520">
              <w:rPr>
                <w:rFonts w:cs="Arial"/>
              </w:rPr>
              <w:t>1.</w:t>
            </w:r>
          </w:p>
          <w:p w14:paraId="06478495" w14:textId="77777777" w:rsidR="001A7505" w:rsidRPr="00080520" w:rsidRDefault="001A7505" w:rsidP="00B33ED1">
            <w:pPr>
              <w:rPr>
                <w:rFonts w:cs="Arial"/>
              </w:rPr>
            </w:pPr>
          </w:p>
        </w:tc>
        <w:tc>
          <w:tcPr>
            <w:tcW w:w="1104" w:type="dxa"/>
          </w:tcPr>
          <w:p w14:paraId="00B5F1CB" w14:textId="77777777" w:rsidR="001A7505" w:rsidRDefault="001A7505" w:rsidP="00B33ED1">
            <w:pPr>
              <w:rPr>
                <w:rFonts w:cs="Arial"/>
              </w:rPr>
            </w:pPr>
          </w:p>
          <w:p w14:paraId="5F09ABEC" w14:textId="77777777" w:rsidR="001A7505" w:rsidRPr="00080520" w:rsidRDefault="001A7505" w:rsidP="00B33ED1">
            <w:pPr>
              <w:rPr>
                <w:rFonts w:cs="Arial"/>
              </w:rPr>
            </w:pPr>
          </w:p>
        </w:tc>
        <w:tc>
          <w:tcPr>
            <w:tcW w:w="2196" w:type="dxa"/>
          </w:tcPr>
          <w:p w14:paraId="111558E7" w14:textId="77777777" w:rsidR="001A7505" w:rsidRPr="00080520" w:rsidRDefault="001A7505" w:rsidP="00B33ED1">
            <w:pPr>
              <w:rPr>
                <w:rFonts w:cs="Arial"/>
              </w:rPr>
            </w:pPr>
          </w:p>
        </w:tc>
        <w:tc>
          <w:tcPr>
            <w:tcW w:w="1094" w:type="dxa"/>
          </w:tcPr>
          <w:p w14:paraId="309F8360" w14:textId="77777777" w:rsidR="001A7505" w:rsidRPr="00080520" w:rsidRDefault="001A7505" w:rsidP="00B33ED1">
            <w:pPr>
              <w:rPr>
                <w:rFonts w:cs="Arial"/>
              </w:rPr>
            </w:pPr>
          </w:p>
        </w:tc>
        <w:tc>
          <w:tcPr>
            <w:tcW w:w="2127" w:type="dxa"/>
          </w:tcPr>
          <w:p w14:paraId="59204378" w14:textId="77777777" w:rsidR="001A7505" w:rsidRPr="00080520" w:rsidRDefault="001A7505" w:rsidP="00B33ED1">
            <w:pPr>
              <w:rPr>
                <w:rFonts w:cs="Arial"/>
              </w:rPr>
            </w:pPr>
          </w:p>
        </w:tc>
        <w:tc>
          <w:tcPr>
            <w:tcW w:w="1701" w:type="dxa"/>
          </w:tcPr>
          <w:p w14:paraId="7B003E87" w14:textId="622FA6D6" w:rsidR="001A7505" w:rsidRPr="00080520" w:rsidRDefault="001A7505" w:rsidP="00B33ED1">
            <w:pPr>
              <w:rPr>
                <w:rFonts w:cs="Arial"/>
              </w:rPr>
            </w:pPr>
          </w:p>
        </w:tc>
        <w:tc>
          <w:tcPr>
            <w:tcW w:w="2551" w:type="dxa"/>
          </w:tcPr>
          <w:p w14:paraId="536BAC1D" w14:textId="77777777" w:rsidR="001A7505" w:rsidRPr="00080520" w:rsidRDefault="001A7505" w:rsidP="00B33ED1">
            <w:pPr>
              <w:rPr>
                <w:rFonts w:cs="Arial"/>
              </w:rPr>
            </w:pPr>
          </w:p>
        </w:tc>
        <w:tc>
          <w:tcPr>
            <w:tcW w:w="1701" w:type="dxa"/>
          </w:tcPr>
          <w:p w14:paraId="64B6C41A" w14:textId="77777777" w:rsidR="001A7505" w:rsidRPr="00080520" w:rsidRDefault="001A7505" w:rsidP="00B33ED1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248469A2" w14:textId="77777777" w:rsidR="001A7505" w:rsidRPr="00080520" w:rsidRDefault="001A7505" w:rsidP="00B33ED1">
            <w:pPr>
              <w:rPr>
                <w:rFonts w:cs="Arial"/>
              </w:rPr>
            </w:pPr>
          </w:p>
        </w:tc>
      </w:tr>
      <w:tr w:rsidR="001A7505" w:rsidRPr="00080520" w14:paraId="5AED87CB" w14:textId="06D51FDB" w:rsidTr="000E028D">
        <w:trPr>
          <w:trHeight w:val="364"/>
        </w:trPr>
        <w:tc>
          <w:tcPr>
            <w:tcW w:w="568" w:type="dxa"/>
          </w:tcPr>
          <w:p w14:paraId="2D644A8B" w14:textId="77777777" w:rsidR="001A7505" w:rsidRPr="00080520" w:rsidRDefault="001A7505" w:rsidP="00B33ED1">
            <w:pPr>
              <w:rPr>
                <w:rFonts w:cs="Arial"/>
              </w:rPr>
            </w:pPr>
            <w:r w:rsidRPr="00080520">
              <w:rPr>
                <w:rFonts w:cs="Arial"/>
              </w:rPr>
              <w:t>2.</w:t>
            </w:r>
          </w:p>
          <w:p w14:paraId="7B8C7E46" w14:textId="77777777" w:rsidR="001A7505" w:rsidRPr="00080520" w:rsidRDefault="001A7505" w:rsidP="00B33ED1">
            <w:pPr>
              <w:rPr>
                <w:rFonts w:cs="Arial"/>
              </w:rPr>
            </w:pPr>
          </w:p>
        </w:tc>
        <w:tc>
          <w:tcPr>
            <w:tcW w:w="1104" w:type="dxa"/>
          </w:tcPr>
          <w:p w14:paraId="57D54415" w14:textId="77777777" w:rsidR="001A7505" w:rsidRDefault="001A7505" w:rsidP="00B33ED1">
            <w:pPr>
              <w:rPr>
                <w:rFonts w:cs="Arial"/>
              </w:rPr>
            </w:pPr>
          </w:p>
          <w:p w14:paraId="2BA1AED3" w14:textId="77777777" w:rsidR="001A7505" w:rsidRPr="00080520" w:rsidRDefault="001A7505" w:rsidP="00B33ED1">
            <w:pPr>
              <w:rPr>
                <w:rFonts w:cs="Arial"/>
              </w:rPr>
            </w:pPr>
          </w:p>
        </w:tc>
        <w:tc>
          <w:tcPr>
            <w:tcW w:w="2196" w:type="dxa"/>
          </w:tcPr>
          <w:p w14:paraId="74BC9C48" w14:textId="77777777" w:rsidR="001A7505" w:rsidRPr="00080520" w:rsidRDefault="001A7505" w:rsidP="00B33ED1">
            <w:pPr>
              <w:rPr>
                <w:rFonts w:cs="Arial"/>
              </w:rPr>
            </w:pPr>
          </w:p>
        </w:tc>
        <w:tc>
          <w:tcPr>
            <w:tcW w:w="1094" w:type="dxa"/>
          </w:tcPr>
          <w:p w14:paraId="2ADBDCD2" w14:textId="77777777" w:rsidR="001A7505" w:rsidRPr="00080520" w:rsidRDefault="001A7505" w:rsidP="00B33ED1">
            <w:pPr>
              <w:rPr>
                <w:rFonts w:cs="Arial"/>
              </w:rPr>
            </w:pPr>
          </w:p>
        </w:tc>
        <w:tc>
          <w:tcPr>
            <w:tcW w:w="2127" w:type="dxa"/>
          </w:tcPr>
          <w:p w14:paraId="561E5D6E" w14:textId="77777777" w:rsidR="001A7505" w:rsidRPr="00080520" w:rsidRDefault="001A7505" w:rsidP="00B33ED1">
            <w:pPr>
              <w:rPr>
                <w:rFonts w:cs="Arial"/>
              </w:rPr>
            </w:pPr>
          </w:p>
        </w:tc>
        <w:tc>
          <w:tcPr>
            <w:tcW w:w="1701" w:type="dxa"/>
          </w:tcPr>
          <w:p w14:paraId="02C468E0" w14:textId="45C949BB" w:rsidR="001A7505" w:rsidRPr="00080520" w:rsidRDefault="001A7505" w:rsidP="00B33ED1">
            <w:pPr>
              <w:rPr>
                <w:rFonts w:cs="Arial"/>
              </w:rPr>
            </w:pPr>
          </w:p>
        </w:tc>
        <w:tc>
          <w:tcPr>
            <w:tcW w:w="2551" w:type="dxa"/>
          </w:tcPr>
          <w:p w14:paraId="43F81073" w14:textId="77777777" w:rsidR="001A7505" w:rsidRPr="00080520" w:rsidRDefault="001A7505" w:rsidP="00B33ED1">
            <w:pPr>
              <w:rPr>
                <w:rFonts w:cs="Arial"/>
              </w:rPr>
            </w:pPr>
          </w:p>
        </w:tc>
        <w:tc>
          <w:tcPr>
            <w:tcW w:w="1701" w:type="dxa"/>
          </w:tcPr>
          <w:p w14:paraId="1E9BD2AA" w14:textId="77777777" w:rsidR="001A7505" w:rsidRPr="00080520" w:rsidRDefault="001A7505" w:rsidP="00B33ED1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3933CA48" w14:textId="77777777" w:rsidR="001A7505" w:rsidRPr="00080520" w:rsidRDefault="001A7505" w:rsidP="00B33ED1">
            <w:pPr>
              <w:rPr>
                <w:rFonts w:cs="Arial"/>
              </w:rPr>
            </w:pPr>
          </w:p>
        </w:tc>
      </w:tr>
      <w:tr w:rsidR="001A7505" w:rsidRPr="00080520" w14:paraId="3A0BC27B" w14:textId="12E40F11" w:rsidTr="000E028D">
        <w:trPr>
          <w:trHeight w:val="364"/>
        </w:trPr>
        <w:tc>
          <w:tcPr>
            <w:tcW w:w="568" w:type="dxa"/>
          </w:tcPr>
          <w:p w14:paraId="657F4DE3" w14:textId="77777777" w:rsidR="001A7505" w:rsidRPr="00080520" w:rsidRDefault="001A7505" w:rsidP="00B33ED1">
            <w:pPr>
              <w:rPr>
                <w:rFonts w:cs="Arial"/>
              </w:rPr>
            </w:pPr>
            <w:r w:rsidRPr="00080520">
              <w:rPr>
                <w:rFonts w:cs="Arial"/>
              </w:rPr>
              <w:t>3.</w:t>
            </w:r>
          </w:p>
          <w:p w14:paraId="5FDBE0D1" w14:textId="77777777" w:rsidR="001A7505" w:rsidRPr="00080520" w:rsidRDefault="001A7505" w:rsidP="00B33ED1">
            <w:pPr>
              <w:rPr>
                <w:rFonts w:cs="Arial"/>
              </w:rPr>
            </w:pPr>
          </w:p>
        </w:tc>
        <w:tc>
          <w:tcPr>
            <w:tcW w:w="1104" w:type="dxa"/>
          </w:tcPr>
          <w:p w14:paraId="114CAC96" w14:textId="77777777" w:rsidR="001A7505" w:rsidRPr="00080520" w:rsidRDefault="001A7505" w:rsidP="00B33ED1">
            <w:pPr>
              <w:rPr>
                <w:rFonts w:cs="Arial"/>
              </w:rPr>
            </w:pPr>
          </w:p>
        </w:tc>
        <w:tc>
          <w:tcPr>
            <w:tcW w:w="2196" w:type="dxa"/>
          </w:tcPr>
          <w:p w14:paraId="4585B73B" w14:textId="77777777" w:rsidR="001A7505" w:rsidRPr="00080520" w:rsidRDefault="001A7505" w:rsidP="00B33ED1">
            <w:pPr>
              <w:rPr>
                <w:rFonts w:cs="Arial"/>
              </w:rPr>
            </w:pPr>
          </w:p>
        </w:tc>
        <w:tc>
          <w:tcPr>
            <w:tcW w:w="1094" w:type="dxa"/>
          </w:tcPr>
          <w:p w14:paraId="285DE0F1" w14:textId="77777777" w:rsidR="001A7505" w:rsidRPr="00080520" w:rsidRDefault="001A7505" w:rsidP="00B33ED1">
            <w:pPr>
              <w:rPr>
                <w:rFonts w:cs="Arial"/>
              </w:rPr>
            </w:pPr>
          </w:p>
        </w:tc>
        <w:tc>
          <w:tcPr>
            <w:tcW w:w="2127" w:type="dxa"/>
          </w:tcPr>
          <w:p w14:paraId="3ADD510D" w14:textId="77777777" w:rsidR="001A7505" w:rsidRPr="00080520" w:rsidRDefault="001A7505" w:rsidP="00B33ED1">
            <w:pPr>
              <w:rPr>
                <w:rFonts w:cs="Arial"/>
              </w:rPr>
            </w:pPr>
          </w:p>
        </w:tc>
        <w:tc>
          <w:tcPr>
            <w:tcW w:w="1701" w:type="dxa"/>
          </w:tcPr>
          <w:p w14:paraId="35D329E0" w14:textId="65F31E46" w:rsidR="001A7505" w:rsidRPr="00080520" w:rsidRDefault="001A7505" w:rsidP="00B33ED1">
            <w:pPr>
              <w:rPr>
                <w:rFonts w:cs="Arial"/>
              </w:rPr>
            </w:pPr>
          </w:p>
        </w:tc>
        <w:tc>
          <w:tcPr>
            <w:tcW w:w="2551" w:type="dxa"/>
          </w:tcPr>
          <w:p w14:paraId="00FA4F3E" w14:textId="77777777" w:rsidR="001A7505" w:rsidRPr="00080520" w:rsidRDefault="001A7505" w:rsidP="00B33ED1">
            <w:pPr>
              <w:rPr>
                <w:rFonts w:cs="Arial"/>
              </w:rPr>
            </w:pPr>
          </w:p>
        </w:tc>
        <w:tc>
          <w:tcPr>
            <w:tcW w:w="1701" w:type="dxa"/>
          </w:tcPr>
          <w:p w14:paraId="1DBEC156" w14:textId="77777777" w:rsidR="001A7505" w:rsidRPr="00080520" w:rsidRDefault="001A7505" w:rsidP="00B33ED1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5222A9A9" w14:textId="77777777" w:rsidR="001A7505" w:rsidRPr="00080520" w:rsidRDefault="001A7505" w:rsidP="00B33ED1">
            <w:pPr>
              <w:rPr>
                <w:rFonts w:cs="Arial"/>
              </w:rPr>
            </w:pPr>
          </w:p>
        </w:tc>
      </w:tr>
    </w:tbl>
    <w:p w14:paraId="3E5799F3" w14:textId="611257E0" w:rsidR="003F71AF" w:rsidRPr="00536D3B" w:rsidRDefault="003F71AF" w:rsidP="00B64331">
      <w:pPr>
        <w:jc w:val="both"/>
        <w:rPr>
          <w:rFonts w:cs="Arial"/>
          <w:sz w:val="20"/>
          <w:szCs w:val="20"/>
        </w:rPr>
      </w:pPr>
    </w:p>
    <w:p w14:paraId="4FC01B35" w14:textId="77777777" w:rsidR="00B64331" w:rsidRDefault="003F718D" w:rsidP="00B64331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  <w:t>___________________________________</w:t>
      </w:r>
    </w:p>
    <w:p w14:paraId="596AAE13" w14:textId="75305BB3" w:rsidR="0091751F" w:rsidRPr="000F3639" w:rsidRDefault="006A0A51" w:rsidP="003F71AF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>
        <w:rPr>
          <w:rFonts w:cs="Arial"/>
        </w:rPr>
        <w:t xml:space="preserve">  </w:t>
      </w:r>
      <w:r w:rsidR="00B64331">
        <w:rPr>
          <w:rFonts w:cs="Arial"/>
        </w:rPr>
        <w:tab/>
        <w:t>Podpis zakonitega zastopnika</w:t>
      </w:r>
    </w:p>
    <w:p w14:paraId="4C9EF1B7" w14:textId="77777777" w:rsidR="007B5FF6" w:rsidRDefault="007B5FF6" w:rsidP="0091751F">
      <w:pPr>
        <w:jc w:val="both"/>
        <w:rPr>
          <w:rFonts w:cs="Arial"/>
          <w:i/>
        </w:rPr>
      </w:pPr>
    </w:p>
    <w:p w14:paraId="2A7CB2B2" w14:textId="2DD4827E" w:rsidR="00ED5254" w:rsidRPr="0091751F" w:rsidRDefault="00B64331" w:rsidP="0091751F">
      <w:pPr>
        <w:jc w:val="both"/>
        <w:rPr>
          <w:i/>
        </w:rPr>
      </w:pPr>
      <w:bookmarkStart w:id="0" w:name="_GoBack"/>
      <w:bookmarkEnd w:id="0"/>
      <w:r w:rsidRPr="0091751F">
        <w:rPr>
          <w:rFonts w:cs="Arial"/>
          <w:i/>
        </w:rPr>
        <w:t>Obrazec morajo izpolniti vsa sodelujoča podjetja</w:t>
      </w:r>
      <w:r w:rsidR="001A5069">
        <w:rPr>
          <w:rFonts w:cs="Arial"/>
          <w:i/>
        </w:rPr>
        <w:t xml:space="preserve"> (v primeru, da ponudnik ta pogoj izpolnjuje s soponudnikom, podizvajalcem)</w:t>
      </w:r>
      <w:r w:rsidRPr="0091751F">
        <w:rPr>
          <w:rFonts w:cs="Arial"/>
          <w:i/>
        </w:rPr>
        <w:t>, zato se ga razmnoži.</w:t>
      </w:r>
      <w:r w:rsidR="0091751F" w:rsidRPr="0091751F">
        <w:rPr>
          <w:rFonts w:cs="Arial"/>
          <w:i/>
        </w:rPr>
        <w:t xml:space="preserve"> </w:t>
      </w:r>
      <w:r w:rsidRPr="0091751F">
        <w:rPr>
          <w:rFonts w:cs="Arial"/>
          <w:i/>
        </w:rPr>
        <w:t>Ta obrazec je sestavni del in priloga ponudbe, s katero se prijavljamo na razpis za izvedbo javnega naročila.</w:t>
      </w:r>
      <w:r w:rsidR="001A7505">
        <w:rPr>
          <w:rFonts w:cs="Arial"/>
          <w:i/>
        </w:rPr>
        <w:t xml:space="preserve"> V primeru pomanjkanja prostora, se obrazec ustrezno prilagodi. </w:t>
      </w:r>
    </w:p>
    <w:sectPr w:rsidR="00ED5254" w:rsidRPr="0091751F" w:rsidSect="00AB107F">
      <w:footerReference w:type="default" r:id="rId8"/>
      <w:headerReference w:type="first" r:id="rId9"/>
      <w:footerReference w:type="first" r:id="rId10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B6A2C1" w14:textId="77777777" w:rsidR="00DC17EF" w:rsidRDefault="00DC17EF">
      <w:r>
        <w:separator/>
      </w:r>
    </w:p>
  </w:endnote>
  <w:endnote w:type="continuationSeparator" w:id="0">
    <w:p w14:paraId="531331D7" w14:textId="77777777" w:rsidR="00DC17EF" w:rsidRDefault="00DC1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A20378" w14:textId="7B35443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3D787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3D787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207EFCD7" w14:textId="77777777" w:rsidTr="008B6D76">
      <w:tc>
        <w:tcPr>
          <w:tcW w:w="4605" w:type="dxa"/>
          <w:shd w:val="clear" w:color="auto" w:fill="auto"/>
        </w:tcPr>
        <w:p w14:paraId="05162910" w14:textId="78CBD143" w:rsidR="005A785E" w:rsidRPr="005A785E" w:rsidRDefault="001A5069" w:rsidP="002618E0">
          <w:pPr>
            <w:rPr>
              <w:noProof/>
            </w:rPr>
          </w:pPr>
          <w:r>
            <w:rPr>
              <w:noProof/>
            </w:rPr>
            <w:t>Evid. št. JN:</w:t>
          </w:r>
          <w:r w:rsidR="003D787F">
            <w:rPr>
              <w:noProof/>
            </w:rPr>
            <w:t xml:space="preserve"> 2021-253</w:t>
          </w:r>
        </w:p>
      </w:tc>
      <w:tc>
        <w:tcPr>
          <w:tcW w:w="9640" w:type="dxa"/>
          <w:shd w:val="clear" w:color="auto" w:fill="auto"/>
        </w:tcPr>
        <w:p w14:paraId="3E32088E" w14:textId="03B5DE0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B5FF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B5FF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42B681FF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3BCBA1" w14:textId="77777777" w:rsidR="00DC17EF" w:rsidRDefault="00DC17EF">
      <w:r>
        <w:separator/>
      </w:r>
    </w:p>
  </w:footnote>
  <w:footnote w:type="continuationSeparator" w:id="0">
    <w:p w14:paraId="2EEE57C2" w14:textId="77777777" w:rsidR="00DC17EF" w:rsidRDefault="00DC1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7FB428CD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A0AE43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EE0E7AA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452469F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1029A87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7BEEE66F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70B35C6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7216" behindDoc="1" locked="0" layoutInCell="1" allowOverlap="1" wp14:anchorId="076885B3" wp14:editId="4FDDD2B5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41AB3BD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6E2617" w14:textId="4ECB449C" w:rsidR="00370866" w:rsidRPr="00A1445A" w:rsidRDefault="00CD6FC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B7FE53" w14:textId="5B3535A9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D85414" w:rsidRPr="00E675D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A471F2" w14:textId="77BBB9FC" w:rsidR="00370866" w:rsidRPr="00A1445A" w:rsidRDefault="00C0552D" w:rsidP="00D85414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D85414" w:rsidRPr="00E675D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E81617" w14:paraId="03E8FDAD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8E4326" w14:textId="004212BA" w:rsidR="00C0552D" w:rsidRPr="00E81617" w:rsidRDefault="00CC16CB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20ADE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S SKLENITVIJO OKVIRNEGA SPORAZUMA - 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15B2DA41" w14:textId="77777777" w:rsidR="00C0552D" w:rsidRPr="00E8161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096BB41A" w14:textId="40C641BE" w:rsidR="00C0552D" w:rsidRPr="00E81617" w:rsidRDefault="00123242" w:rsidP="00021695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E81617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E81617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E81617">
            <w:rPr>
              <w:rFonts w:cs="Arial"/>
              <w:color w:val="000000"/>
              <w:sz w:val="16"/>
              <w:szCs w:val="16"/>
            </w:rPr>
            <w:t>2.</w:t>
          </w:r>
          <w:r w:rsidR="00021695" w:rsidRPr="00E81617">
            <w:rPr>
              <w:rFonts w:cs="Arial"/>
              <w:color w:val="000000"/>
              <w:sz w:val="16"/>
              <w:szCs w:val="16"/>
            </w:rPr>
            <w:t>10</w:t>
          </w:r>
        </w:p>
      </w:tc>
    </w:tr>
  </w:tbl>
  <w:p w14:paraId="1C587A1E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09518115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B8D"/>
    <w:rsid w:val="00001218"/>
    <w:rsid w:val="00005413"/>
    <w:rsid w:val="00013B00"/>
    <w:rsid w:val="00015B5A"/>
    <w:rsid w:val="00021695"/>
    <w:rsid w:val="00036A6D"/>
    <w:rsid w:val="000412BC"/>
    <w:rsid w:val="00041EB9"/>
    <w:rsid w:val="00042D0E"/>
    <w:rsid w:val="00046CE2"/>
    <w:rsid w:val="0005065F"/>
    <w:rsid w:val="000576FB"/>
    <w:rsid w:val="00073315"/>
    <w:rsid w:val="00096243"/>
    <w:rsid w:val="00096BE4"/>
    <w:rsid w:val="000A6DA0"/>
    <w:rsid w:val="000B59C4"/>
    <w:rsid w:val="000C23A5"/>
    <w:rsid w:val="000C4583"/>
    <w:rsid w:val="000D76C2"/>
    <w:rsid w:val="000E028D"/>
    <w:rsid w:val="000E1875"/>
    <w:rsid w:val="000E41E1"/>
    <w:rsid w:val="000E4581"/>
    <w:rsid w:val="000E581B"/>
    <w:rsid w:val="000E7050"/>
    <w:rsid w:val="000F3639"/>
    <w:rsid w:val="00101B68"/>
    <w:rsid w:val="0010524F"/>
    <w:rsid w:val="00114401"/>
    <w:rsid w:val="001169AA"/>
    <w:rsid w:val="00123242"/>
    <w:rsid w:val="0012533E"/>
    <w:rsid w:val="001314C1"/>
    <w:rsid w:val="00132B7F"/>
    <w:rsid w:val="001352C1"/>
    <w:rsid w:val="0014021F"/>
    <w:rsid w:val="00144B8D"/>
    <w:rsid w:val="00166414"/>
    <w:rsid w:val="0017296F"/>
    <w:rsid w:val="00172A91"/>
    <w:rsid w:val="00174BFE"/>
    <w:rsid w:val="00183318"/>
    <w:rsid w:val="001A192F"/>
    <w:rsid w:val="001A5069"/>
    <w:rsid w:val="001A7505"/>
    <w:rsid w:val="001A7BD0"/>
    <w:rsid w:val="001B1049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B81"/>
    <w:rsid w:val="0029628E"/>
    <w:rsid w:val="002A6A46"/>
    <w:rsid w:val="002B28E0"/>
    <w:rsid w:val="002C5CC5"/>
    <w:rsid w:val="002D6A3C"/>
    <w:rsid w:val="002E1329"/>
    <w:rsid w:val="002E2FD3"/>
    <w:rsid w:val="002E6B63"/>
    <w:rsid w:val="002F0041"/>
    <w:rsid w:val="002F2479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84E82"/>
    <w:rsid w:val="003A4F1F"/>
    <w:rsid w:val="003B36FC"/>
    <w:rsid w:val="003C0B6A"/>
    <w:rsid w:val="003C485B"/>
    <w:rsid w:val="003D1272"/>
    <w:rsid w:val="003D787F"/>
    <w:rsid w:val="003E4CFC"/>
    <w:rsid w:val="003E5C55"/>
    <w:rsid w:val="003F0DE7"/>
    <w:rsid w:val="003F4DE6"/>
    <w:rsid w:val="003F66C0"/>
    <w:rsid w:val="003F718D"/>
    <w:rsid w:val="003F71AF"/>
    <w:rsid w:val="00406373"/>
    <w:rsid w:val="0043532D"/>
    <w:rsid w:val="00445049"/>
    <w:rsid w:val="004527D6"/>
    <w:rsid w:val="00455EB9"/>
    <w:rsid w:val="004720C5"/>
    <w:rsid w:val="00472E3D"/>
    <w:rsid w:val="0047643E"/>
    <w:rsid w:val="00476E1B"/>
    <w:rsid w:val="004801D0"/>
    <w:rsid w:val="004920D9"/>
    <w:rsid w:val="0049402B"/>
    <w:rsid w:val="004A0508"/>
    <w:rsid w:val="004B065E"/>
    <w:rsid w:val="004D6B75"/>
    <w:rsid w:val="004F7C1C"/>
    <w:rsid w:val="00500B5F"/>
    <w:rsid w:val="00501C3D"/>
    <w:rsid w:val="00515523"/>
    <w:rsid w:val="00515775"/>
    <w:rsid w:val="0051745B"/>
    <w:rsid w:val="005216E6"/>
    <w:rsid w:val="005255EB"/>
    <w:rsid w:val="005316C0"/>
    <w:rsid w:val="00537622"/>
    <w:rsid w:val="005608A6"/>
    <w:rsid w:val="005724B4"/>
    <w:rsid w:val="005753D9"/>
    <w:rsid w:val="0058399F"/>
    <w:rsid w:val="005A0539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10C9"/>
    <w:rsid w:val="00611312"/>
    <w:rsid w:val="0061133D"/>
    <w:rsid w:val="00612663"/>
    <w:rsid w:val="006130D4"/>
    <w:rsid w:val="006163B7"/>
    <w:rsid w:val="00622E28"/>
    <w:rsid w:val="006315C1"/>
    <w:rsid w:val="0065152F"/>
    <w:rsid w:val="00662D8F"/>
    <w:rsid w:val="0066332D"/>
    <w:rsid w:val="00666204"/>
    <w:rsid w:val="00670A28"/>
    <w:rsid w:val="00670D1D"/>
    <w:rsid w:val="00677DEA"/>
    <w:rsid w:val="006971CD"/>
    <w:rsid w:val="006A0A51"/>
    <w:rsid w:val="006D42E9"/>
    <w:rsid w:val="006D59F7"/>
    <w:rsid w:val="006D6F79"/>
    <w:rsid w:val="006E321C"/>
    <w:rsid w:val="006E377F"/>
    <w:rsid w:val="006E5B0D"/>
    <w:rsid w:val="006E67AF"/>
    <w:rsid w:val="006F44F5"/>
    <w:rsid w:val="006F758E"/>
    <w:rsid w:val="007033C0"/>
    <w:rsid w:val="00705ED4"/>
    <w:rsid w:val="007145FB"/>
    <w:rsid w:val="00723CCF"/>
    <w:rsid w:val="007345D8"/>
    <w:rsid w:val="00741DF3"/>
    <w:rsid w:val="00743912"/>
    <w:rsid w:val="00764E83"/>
    <w:rsid w:val="00767A5A"/>
    <w:rsid w:val="0077719F"/>
    <w:rsid w:val="00780396"/>
    <w:rsid w:val="0078319E"/>
    <w:rsid w:val="00783525"/>
    <w:rsid w:val="007B5FF6"/>
    <w:rsid w:val="007D302C"/>
    <w:rsid w:val="007D4174"/>
    <w:rsid w:val="007E0866"/>
    <w:rsid w:val="007E31E3"/>
    <w:rsid w:val="007F3757"/>
    <w:rsid w:val="007F4AC2"/>
    <w:rsid w:val="008155E7"/>
    <w:rsid w:val="00824D1D"/>
    <w:rsid w:val="00833AC6"/>
    <w:rsid w:val="00843739"/>
    <w:rsid w:val="00847017"/>
    <w:rsid w:val="00882006"/>
    <w:rsid w:val="00886D8E"/>
    <w:rsid w:val="00895F3B"/>
    <w:rsid w:val="008A757F"/>
    <w:rsid w:val="008B25C9"/>
    <w:rsid w:val="008B6D76"/>
    <w:rsid w:val="008C2AC2"/>
    <w:rsid w:val="008D6DCE"/>
    <w:rsid w:val="008E56DA"/>
    <w:rsid w:val="008E64FA"/>
    <w:rsid w:val="008F290C"/>
    <w:rsid w:val="008F3E2F"/>
    <w:rsid w:val="00913CF8"/>
    <w:rsid w:val="0091751F"/>
    <w:rsid w:val="009214B5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2AA2"/>
    <w:rsid w:val="009C5AA6"/>
    <w:rsid w:val="009C6284"/>
    <w:rsid w:val="009D132C"/>
    <w:rsid w:val="009D21DD"/>
    <w:rsid w:val="009D40B0"/>
    <w:rsid w:val="009D6C16"/>
    <w:rsid w:val="009E053F"/>
    <w:rsid w:val="009E15C8"/>
    <w:rsid w:val="009E4FA0"/>
    <w:rsid w:val="009F034C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1930"/>
    <w:rsid w:val="00A526AF"/>
    <w:rsid w:val="00A57325"/>
    <w:rsid w:val="00A65210"/>
    <w:rsid w:val="00A75802"/>
    <w:rsid w:val="00A83E62"/>
    <w:rsid w:val="00A87029"/>
    <w:rsid w:val="00A92149"/>
    <w:rsid w:val="00AA2F1C"/>
    <w:rsid w:val="00AB107F"/>
    <w:rsid w:val="00AB1522"/>
    <w:rsid w:val="00AB3346"/>
    <w:rsid w:val="00AB4674"/>
    <w:rsid w:val="00AB50F6"/>
    <w:rsid w:val="00AB6347"/>
    <w:rsid w:val="00AC72E5"/>
    <w:rsid w:val="00AC7641"/>
    <w:rsid w:val="00AD3618"/>
    <w:rsid w:val="00AF0AD6"/>
    <w:rsid w:val="00AF4886"/>
    <w:rsid w:val="00AF5B85"/>
    <w:rsid w:val="00B021F9"/>
    <w:rsid w:val="00B14E3F"/>
    <w:rsid w:val="00B16F2C"/>
    <w:rsid w:val="00B20079"/>
    <w:rsid w:val="00B200E4"/>
    <w:rsid w:val="00B26132"/>
    <w:rsid w:val="00B26169"/>
    <w:rsid w:val="00B2757C"/>
    <w:rsid w:val="00B32A8A"/>
    <w:rsid w:val="00B4256F"/>
    <w:rsid w:val="00B528B4"/>
    <w:rsid w:val="00B52BF2"/>
    <w:rsid w:val="00B5369B"/>
    <w:rsid w:val="00B538F5"/>
    <w:rsid w:val="00B64331"/>
    <w:rsid w:val="00B661E3"/>
    <w:rsid w:val="00B76834"/>
    <w:rsid w:val="00B86392"/>
    <w:rsid w:val="00B9309E"/>
    <w:rsid w:val="00B930C3"/>
    <w:rsid w:val="00B959FC"/>
    <w:rsid w:val="00BA2C4A"/>
    <w:rsid w:val="00BB3939"/>
    <w:rsid w:val="00BC00ED"/>
    <w:rsid w:val="00BC2412"/>
    <w:rsid w:val="00BC29DD"/>
    <w:rsid w:val="00BD4AEF"/>
    <w:rsid w:val="00BD541A"/>
    <w:rsid w:val="00BE256A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1B66"/>
    <w:rsid w:val="00C62735"/>
    <w:rsid w:val="00C64A95"/>
    <w:rsid w:val="00C71FA6"/>
    <w:rsid w:val="00C82B34"/>
    <w:rsid w:val="00C9531D"/>
    <w:rsid w:val="00C97729"/>
    <w:rsid w:val="00CA54F0"/>
    <w:rsid w:val="00CB008E"/>
    <w:rsid w:val="00CB0D95"/>
    <w:rsid w:val="00CC16CB"/>
    <w:rsid w:val="00CD61B2"/>
    <w:rsid w:val="00CD6FC6"/>
    <w:rsid w:val="00CD7808"/>
    <w:rsid w:val="00CF12FC"/>
    <w:rsid w:val="00D057B4"/>
    <w:rsid w:val="00D05C1E"/>
    <w:rsid w:val="00D06278"/>
    <w:rsid w:val="00D2343D"/>
    <w:rsid w:val="00D278D4"/>
    <w:rsid w:val="00D317EE"/>
    <w:rsid w:val="00D3247E"/>
    <w:rsid w:val="00D47195"/>
    <w:rsid w:val="00D52286"/>
    <w:rsid w:val="00D5573D"/>
    <w:rsid w:val="00D579F3"/>
    <w:rsid w:val="00D707B4"/>
    <w:rsid w:val="00D7309B"/>
    <w:rsid w:val="00D77C8B"/>
    <w:rsid w:val="00D8275B"/>
    <w:rsid w:val="00D83E17"/>
    <w:rsid w:val="00D84490"/>
    <w:rsid w:val="00D85414"/>
    <w:rsid w:val="00D92C6A"/>
    <w:rsid w:val="00DA0B86"/>
    <w:rsid w:val="00DB3E61"/>
    <w:rsid w:val="00DB7058"/>
    <w:rsid w:val="00DC17EF"/>
    <w:rsid w:val="00DE590E"/>
    <w:rsid w:val="00DF116B"/>
    <w:rsid w:val="00DF3D50"/>
    <w:rsid w:val="00E029F3"/>
    <w:rsid w:val="00E02C2C"/>
    <w:rsid w:val="00E0340C"/>
    <w:rsid w:val="00E3300C"/>
    <w:rsid w:val="00E43C3D"/>
    <w:rsid w:val="00E4554C"/>
    <w:rsid w:val="00E526FC"/>
    <w:rsid w:val="00E550C0"/>
    <w:rsid w:val="00E61921"/>
    <w:rsid w:val="00E676C3"/>
    <w:rsid w:val="00E749F2"/>
    <w:rsid w:val="00E81617"/>
    <w:rsid w:val="00E932C8"/>
    <w:rsid w:val="00E95B73"/>
    <w:rsid w:val="00E9600A"/>
    <w:rsid w:val="00EA7B9C"/>
    <w:rsid w:val="00EB0DA9"/>
    <w:rsid w:val="00EC1019"/>
    <w:rsid w:val="00ED5254"/>
    <w:rsid w:val="00EE3645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1CEB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6904E66"/>
  <w15:docId w15:val="{892D5734-ADF3-4205-B1D5-2D7BC80D0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384E8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384E8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384E82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384E82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NULL" TargetMode="External"/><Relationship Id="rId2" Type="http://schemas.openxmlformats.org/officeDocument/2006/relationships/hyperlink" Target="NULL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E59E25B-0DD5-46D4-962B-05EFA83D8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55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1802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57</cp:revision>
  <cp:lastPrinted>2016-06-20T06:36:00Z</cp:lastPrinted>
  <dcterms:created xsi:type="dcterms:W3CDTF">2015-08-19T11:27:00Z</dcterms:created>
  <dcterms:modified xsi:type="dcterms:W3CDTF">2021-09-09T13:40:00Z</dcterms:modified>
</cp:coreProperties>
</file>